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BB1D0" w14:textId="7D91B4D9" w:rsidR="007707CF" w:rsidRDefault="007707CF" w:rsidP="000D37CB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0D37CB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</w:t>
      </w:r>
      <w:r w:rsidR="002C688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Sustainability principles</w:t>
      </w:r>
    </w:p>
    <w:p w14:paraId="166B2DC1" w14:textId="77777777" w:rsidR="002C688F" w:rsidRPr="000D37CB" w:rsidRDefault="002C688F" w:rsidP="000D37CB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</w:p>
    <w:p w14:paraId="1D50DD83" w14:textId="6C080FA8" w:rsidR="007707CF" w:rsidRPr="00191A68" w:rsidRDefault="002C688F" w:rsidP="00EF4F54">
      <w:pPr>
        <w:pStyle w:val="Heading1"/>
      </w:pPr>
      <w:r>
        <w:t>Worksheet 8</w:t>
      </w:r>
      <w:r w:rsidR="007707CF" w:rsidRPr="000D37CB">
        <w:t>: BREEAM certification case study</w:t>
      </w:r>
      <w:r w:rsidR="007707CF">
        <w:t xml:space="preserve"> </w:t>
      </w:r>
      <w:r w:rsidR="00191A68" w:rsidRPr="00392685">
        <w:rPr>
          <w:color w:val="0070C0"/>
        </w:rPr>
        <w:t>(</w:t>
      </w:r>
      <w:r w:rsidR="007F10AE" w:rsidRPr="00392685">
        <w:rPr>
          <w:color w:val="0070C0"/>
        </w:rPr>
        <w:t>t</w:t>
      </w:r>
      <w:r w:rsidR="007707CF" w:rsidRPr="00392685">
        <w:rPr>
          <w:color w:val="0070C0"/>
        </w:rPr>
        <w:t>utor)</w:t>
      </w:r>
    </w:p>
    <w:p w14:paraId="424EB944" w14:textId="77777777" w:rsidR="007707CF" w:rsidRPr="00407A0F" w:rsidRDefault="007707CF">
      <w:pPr>
        <w:rPr>
          <w:rFonts w:cs="Arial"/>
          <w:sz w:val="24"/>
        </w:rPr>
      </w:pPr>
    </w:p>
    <w:p w14:paraId="612634E7" w14:textId="77777777" w:rsidR="007707CF" w:rsidRPr="00407A0F" w:rsidRDefault="007707CF" w:rsidP="00407A0F">
      <w:pPr>
        <w:rPr>
          <w:rFonts w:cs="Arial"/>
          <w:sz w:val="24"/>
        </w:rPr>
      </w:pPr>
      <w:r w:rsidRPr="00407A0F">
        <w:rPr>
          <w:rFonts w:cs="Arial"/>
          <w:sz w:val="24"/>
        </w:rPr>
        <w:t>Read the case study about 21 Moorfields, London on the BREEAM website here:</w:t>
      </w:r>
    </w:p>
    <w:p w14:paraId="11C85B89" w14:textId="2BA7EFA7" w:rsidR="007707CF" w:rsidRPr="0053563D" w:rsidRDefault="00B35DAC" w:rsidP="00407A0F">
      <w:pPr>
        <w:rPr>
          <w:rFonts w:cs="Arial"/>
          <w:sz w:val="24"/>
        </w:rPr>
      </w:pPr>
      <w:r w:rsidRPr="00392685">
        <w:t>https://www.breeam.com/case-studies/21-moorfields-london/</w:t>
      </w:r>
    </w:p>
    <w:p w14:paraId="4E6C5389" w14:textId="77777777" w:rsidR="007707CF" w:rsidRPr="0053563D" w:rsidRDefault="007707CF">
      <w:pPr>
        <w:rPr>
          <w:rFonts w:cs="Arial"/>
          <w:sz w:val="24"/>
        </w:rPr>
      </w:pPr>
      <w:r w:rsidRPr="0053563D">
        <w:rPr>
          <w:rFonts w:cs="Arial"/>
          <w:sz w:val="24"/>
        </w:rPr>
        <w:t>.</w:t>
      </w:r>
    </w:p>
    <w:p w14:paraId="2CCD9486" w14:textId="13BDC054" w:rsidR="007707CF" w:rsidRPr="00407A0F" w:rsidRDefault="007707CF">
      <w:pPr>
        <w:rPr>
          <w:rFonts w:cs="Arial"/>
          <w:sz w:val="24"/>
        </w:rPr>
      </w:pPr>
      <w:r w:rsidRPr="00407A0F">
        <w:rPr>
          <w:rFonts w:cs="Arial"/>
          <w:sz w:val="24"/>
        </w:rPr>
        <w:t xml:space="preserve">The BREEAM-certified project is a mixed-use development above Moorgate Station, the new Crossrail station and its entrance. The two buildings will provide office space, retail space, a replacement </w:t>
      </w:r>
      <w:r w:rsidR="00FF1F81" w:rsidRPr="00407A0F">
        <w:rPr>
          <w:rFonts w:cs="Arial"/>
          <w:sz w:val="24"/>
        </w:rPr>
        <w:t xml:space="preserve">city walkway </w:t>
      </w:r>
      <w:r w:rsidRPr="00407A0F">
        <w:rPr>
          <w:rFonts w:cs="Arial"/>
          <w:sz w:val="24"/>
        </w:rPr>
        <w:t>between Moorfields and the Barbican, a new public square, cycle parking, servicing, storage, plant, landscaping and associated works.</w:t>
      </w:r>
    </w:p>
    <w:p w14:paraId="65C7A5C7" w14:textId="77777777" w:rsidR="007707CF" w:rsidRPr="00407A0F" w:rsidRDefault="007707CF">
      <w:pPr>
        <w:rPr>
          <w:rFonts w:cs="Arial"/>
          <w:sz w:val="24"/>
        </w:rPr>
      </w:pPr>
    </w:p>
    <w:p w14:paraId="372FBFF9" w14:textId="77777777" w:rsidR="007707CF" w:rsidRPr="00407A0F" w:rsidRDefault="007707CF" w:rsidP="000D37CB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07A0F">
        <w:rPr>
          <w:rFonts w:ascii="Arial" w:hAnsi="Arial" w:cs="Arial"/>
          <w:sz w:val="24"/>
          <w:szCs w:val="24"/>
        </w:rPr>
        <w:t xml:space="preserve">What was the team’s aspiration for the project? </w:t>
      </w:r>
    </w:p>
    <w:p w14:paraId="3DE496E3" w14:textId="77777777" w:rsidR="007707CF" w:rsidRPr="0053563D" w:rsidRDefault="007707CF" w:rsidP="0005276C">
      <w:pPr>
        <w:pStyle w:val="ListParagraph"/>
        <w:rPr>
          <w:rFonts w:ascii="Arial" w:hAnsi="Arial" w:cs="Arial"/>
          <w:sz w:val="24"/>
          <w:szCs w:val="24"/>
        </w:rPr>
      </w:pPr>
    </w:p>
    <w:p w14:paraId="057D5DBB" w14:textId="64A1A57E" w:rsidR="007707CF" w:rsidRPr="00B75FE2" w:rsidRDefault="007707CF" w:rsidP="00B75FE2">
      <w:pPr>
        <w:rPr>
          <w:rFonts w:cs="Arial"/>
          <w:color w:val="FF0000"/>
          <w:sz w:val="24"/>
        </w:rPr>
      </w:pPr>
      <w:r w:rsidRPr="00B75FE2">
        <w:rPr>
          <w:rFonts w:cs="Arial"/>
          <w:color w:val="FF0000"/>
          <w:sz w:val="24"/>
        </w:rPr>
        <w:t xml:space="preserve">The aspiration for the development was to </w:t>
      </w:r>
      <w:r w:rsidR="00FF1F81" w:rsidRPr="00B75FE2">
        <w:rPr>
          <w:rFonts w:cs="Arial"/>
          <w:color w:val="FF0000"/>
          <w:sz w:val="24"/>
        </w:rPr>
        <w:t>create</w:t>
      </w:r>
      <w:r w:rsidRPr="00B75FE2">
        <w:rPr>
          <w:rFonts w:cs="Arial"/>
          <w:color w:val="FF0000"/>
          <w:sz w:val="24"/>
        </w:rPr>
        <w:t xml:space="preserve"> a building that optimises energy efficiency, </w:t>
      </w:r>
      <w:r w:rsidR="00FF1F81" w:rsidRPr="00B75FE2">
        <w:rPr>
          <w:rFonts w:cs="Arial"/>
          <w:color w:val="FF0000"/>
          <w:sz w:val="24"/>
        </w:rPr>
        <w:t xml:space="preserve">uses </w:t>
      </w:r>
      <w:r w:rsidRPr="00B75FE2">
        <w:rPr>
          <w:rFonts w:cs="Arial"/>
          <w:color w:val="FF0000"/>
          <w:sz w:val="24"/>
        </w:rPr>
        <w:t>low embodied carbon</w:t>
      </w:r>
      <w:r w:rsidR="00FF1F81" w:rsidRPr="00B75FE2">
        <w:rPr>
          <w:rFonts w:cs="Arial"/>
          <w:color w:val="FF0000"/>
          <w:sz w:val="24"/>
        </w:rPr>
        <w:t>,</w:t>
      </w:r>
      <w:r w:rsidRPr="00B75FE2">
        <w:rPr>
          <w:rFonts w:cs="Arial"/>
          <w:color w:val="FF0000"/>
          <w:sz w:val="24"/>
        </w:rPr>
        <w:t xml:space="preserve"> and </w:t>
      </w:r>
      <w:r w:rsidR="00FF1F81" w:rsidRPr="00B75FE2">
        <w:rPr>
          <w:rFonts w:cs="Arial"/>
          <w:color w:val="FF0000"/>
          <w:sz w:val="24"/>
        </w:rPr>
        <w:t xml:space="preserve">has excellent </w:t>
      </w:r>
      <w:r w:rsidRPr="00B75FE2">
        <w:rPr>
          <w:rFonts w:cs="Arial"/>
          <w:color w:val="FF0000"/>
          <w:sz w:val="24"/>
        </w:rPr>
        <w:t>health and wellbeing credentials.</w:t>
      </w:r>
    </w:p>
    <w:p w14:paraId="35818B8D" w14:textId="77777777" w:rsidR="007707CF" w:rsidRPr="0053563D" w:rsidRDefault="007707CF" w:rsidP="0005276C">
      <w:pPr>
        <w:pStyle w:val="ListParagraph"/>
        <w:rPr>
          <w:rFonts w:ascii="Arial" w:hAnsi="Arial" w:cs="Arial"/>
          <w:color w:val="2C3E50"/>
          <w:sz w:val="24"/>
          <w:szCs w:val="24"/>
        </w:rPr>
      </w:pPr>
    </w:p>
    <w:p w14:paraId="45D3780A" w14:textId="77777777" w:rsidR="007707CF" w:rsidRPr="0053563D" w:rsidRDefault="007707CF" w:rsidP="000D37CB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 xml:space="preserve">For each of the following categories, list </w:t>
      </w:r>
      <w:r w:rsidRPr="0053563D">
        <w:rPr>
          <w:rFonts w:ascii="Arial" w:hAnsi="Arial" w:cs="Arial"/>
          <w:b/>
          <w:bCs/>
          <w:sz w:val="24"/>
          <w:szCs w:val="24"/>
        </w:rPr>
        <w:t>one</w:t>
      </w:r>
      <w:r w:rsidRPr="0053563D">
        <w:rPr>
          <w:rFonts w:ascii="Arial" w:hAnsi="Arial" w:cs="Arial"/>
          <w:sz w:val="24"/>
          <w:szCs w:val="24"/>
        </w:rPr>
        <w:t xml:space="preserve"> sustainable feature of the development:</w:t>
      </w:r>
    </w:p>
    <w:p w14:paraId="5CB0ECFA" w14:textId="77777777" w:rsidR="007707CF" w:rsidRPr="0053563D" w:rsidRDefault="007707CF" w:rsidP="000D37CB">
      <w:pPr>
        <w:pStyle w:val="ListParagraph"/>
        <w:numPr>
          <w:ilvl w:val="1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>Energy efficiency</w:t>
      </w:r>
    </w:p>
    <w:p w14:paraId="0A800864" w14:textId="77777777" w:rsidR="007707CF" w:rsidRPr="0053563D" w:rsidRDefault="007707CF" w:rsidP="0053563D">
      <w:pPr>
        <w:rPr>
          <w:rFonts w:cs="Arial"/>
          <w:color w:val="FF0000"/>
          <w:sz w:val="24"/>
        </w:rPr>
      </w:pPr>
      <w:r w:rsidRPr="0053563D">
        <w:rPr>
          <w:rFonts w:cs="Arial"/>
          <w:color w:val="FF0000"/>
          <w:sz w:val="24"/>
        </w:rPr>
        <w:t>Learners could have listed:</w:t>
      </w:r>
    </w:p>
    <w:p w14:paraId="6CCEA86F" w14:textId="77777777" w:rsidR="007707CF" w:rsidRPr="0053563D" w:rsidRDefault="007707CF" w:rsidP="000D37CB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High efficiency LED lighting</w:t>
      </w:r>
    </w:p>
    <w:p w14:paraId="4F20AECC" w14:textId="77777777" w:rsidR="007707CF" w:rsidRPr="0053563D" w:rsidRDefault="007707CF" w:rsidP="000D37CB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Occupancy and daylight controls to significantly reduce the lighting emissions</w:t>
      </w:r>
    </w:p>
    <w:p w14:paraId="33DEA758" w14:textId="2856CC16" w:rsidR="007707CF" w:rsidRPr="0053563D" w:rsidRDefault="007707CF" w:rsidP="000D37CB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HVAC plant efficiencies</w:t>
      </w:r>
      <w:r w:rsidR="00C96E0A">
        <w:rPr>
          <w:rFonts w:eastAsia="Times New Roman" w:cs="Arial"/>
          <w:color w:val="FF0000"/>
          <w:sz w:val="24"/>
          <w:lang w:eastAsia="en-GB"/>
        </w:rPr>
        <w:t xml:space="preserve">; </w:t>
      </w:r>
      <w:r w:rsidRPr="0053563D">
        <w:rPr>
          <w:rFonts w:eastAsia="Times New Roman" w:cs="Arial"/>
          <w:color w:val="FF0000"/>
          <w:sz w:val="24"/>
          <w:lang w:eastAsia="en-GB"/>
        </w:rPr>
        <w:t>high efficiency gas-fired boilers &amp; chillers</w:t>
      </w:r>
    </w:p>
    <w:p w14:paraId="7FC6AFA2" w14:textId="6153D7D4" w:rsidR="007707CF" w:rsidRPr="0053563D" w:rsidRDefault="007707CF" w:rsidP="000D37CB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Variable </w:t>
      </w:r>
      <w:r w:rsidR="00C96E0A">
        <w:rPr>
          <w:rFonts w:eastAsia="Times New Roman" w:cs="Arial"/>
          <w:color w:val="FF0000"/>
          <w:sz w:val="24"/>
          <w:lang w:eastAsia="en-GB"/>
        </w:rPr>
        <w:t>s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peed pumps and </w:t>
      </w:r>
      <w:r w:rsidR="00C96E0A">
        <w:rPr>
          <w:rFonts w:eastAsia="Times New Roman" w:cs="Arial"/>
          <w:color w:val="FF0000"/>
          <w:sz w:val="24"/>
          <w:lang w:eastAsia="en-GB"/>
        </w:rPr>
        <w:t>d</w:t>
      </w:r>
      <w:r w:rsidRPr="0053563D">
        <w:rPr>
          <w:rFonts w:eastAsia="Times New Roman" w:cs="Arial"/>
          <w:color w:val="FF0000"/>
          <w:sz w:val="24"/>
          <w:lang w:eastAsia="en-GB"/>
        </w:rPr>
        <w:t>rives</w:t>
      </w:r>
      <w:r w:rsidR="00C96E0A">
        <w:rPr>
          <w:rFonts w:eastAsia="Times New Roman" w:cs="Arial"/>
          <w:color w:val="FF0000"/>
          <w:sz w:val="24"/>
          <w:lang w:eastAsia="en-GB"/>
        </w:rPr>
        <w:t xml:space="preserve">; </w:t>
      </w:r>
      <w:r w:rsidRPr="0053563D">
        <w:rPr>
          <w:rFonts w:eastAsia="Times New Roman" w:cs="Arial"/>
          <w:color w:val="FF0000"/>
          <w:sz w:val="24"/>
          <w:lang w:eastAsia="en-GB"/>
        </w:rPr>
        <w:t>demand driven controls</w:t>
      </w:r>
    </w:p>
    <w:p w14:paraId="044CE3CC" w14:textId="77777777" w:rsidR="007707CF" w:rsidRPr="0053563D" w:rsidRDefault="007707CF" w:rsidP="0053563D">
      <w:pPr>
        <w:rPr>
          <w:rFonts w:cs="Arial"/>
          <w:sz w:val="24"/>
        </w:rPr>
      </w:pPr>
    </w:p>
    <w:p w14:paraId="14CBCC06" w14:textId="6939AAE2" w:rsidR="007707CF" w:rsidRPr="0053563D" w:rsidRDefault="007707CF" w:rsidP="000D37CB">
      <w:pPr>
        <w:pStyle w:val="ListParagraph"/>
        <w:numPr>
          <w:ilvl w:val="1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 xml:space="preserve">Land </w:t>
      </w:r>
      <w:r w:rsidR="00E94D60" w:rsidRPr="0053563D">
        <w:rPr>
          <w:rFonts w:ascii="Arial" w:hAnsi="Arial" w:cs="Arial"/>
          <w:sz w:val="24"/>
          <w:szCs w:val="24"/>
        </w:rPr>
        <w:t>use and ecology</w:t>
      </w:r>
    </w:p>
    <w:p w14:paraId="695EBD85" w14:textId="77777777" w:rsidR="007707CF" w:rsidRPr="0053563D" w:rsidRDefault="007707CF" w:rsidP="0053563D">
      <w:pPr>
        <w:rPr>
          <w:rFonts w:cs="Arial"/>
          <w:color w:val="FF0000"/>
          <w:sz w:val="24"/>
        </w:rPr>
      </w:pPr>
      <w:r w:rsidRPr="0053563D">
        <w:rPr>
          <w:rFonts w:cs="Arial"/>
          <w:color w:val="FF0000"/>
          <w:sz w:val="24"/>
        </w:rPr>
        <w:t>Learners could have listed:</w:t>
      </w:r>
    </w:p>
    <w:p w14:paraId="7299921F" w14:textId="688BBCDA" w:rsidR="007707CF" w:rsidRPr="0053563D" w:rsidRDefault="007707CF" w:rsidP="000D37C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Nesting or roosting opportunities for birds or bats within the building</w:t>
      </w:r>
    </w:p>
    <w:p w14:paraId="0887A44E" w14:textId="4025B473" w:rsidR="007707CF" w:rsidRPr="0053563D" w:rsidRDefault="007707CF" w:rsidP="000D37C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Trees of significant ecological value </w:t>
      </w:r>
      <w:r w:rsidR="002E390F" w:rsidRPr="0053563D">
        <w:rPr>
          <w:rFonts w:eastAsia="Times New Roman" w:cs="Arial"/>
          <w:color w:val="FF0000"/>
          <w:sz w:val="24"/>
          <w:lang w:eastAsia="en-GB"/>
        </w:rPr>
        <w:t xml:space="preserve">protected </w:t>
      </w:r>
      <w:r w:rsidRPr="0053563D">
        <w:rPr>
          <w:rFonts w:eastAsia="Times New Roman" w:cs="Arial"/>
          <w:color w:val="FF0000"/>
          <w:sz w:val="24"/>
          <w:lang w:eastAsia="en-GB"/>
        </w:rPr>
        <w:t>(as defined by BS 5837:2012 and confirmed by the Suitably Qualified Ecologist or qualified arboriculturalist)</w:t>
      </w:r>
    </w:p>
    <w:p w14:paraId="56B6ED52" w14:textId="01084D04" w:rsidR="007707CF" w:rsidRPr="0053563D" w:rsidRDefault="007707CF" w:rsidP="000D37C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Planted sedum/evergreen hedges/silver birch trees to be used on the roofs</w:t>
      </w:r>
    </w:p>
    <w:p w14:paraId="42BB4A57" w14:textId="367F305A" w:rsidR="007707CF" w:rsidRPr="0053563D" w:rsidRDefault="007707CF" w:rsidP="000D37C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Planting palette, designed for planting communities and attracti</w:t>
      </w:r>
      <w:r w:rsidR="001C72BE">
        <w:rPr>
          <w:rFonts w:eastAsia="Times New Roman" w:cs="Arial"/>
          <w:color w:val="FF0000"/>
          <w:sz w:val="24"/>
          <w:lang w:eastAsia="en-GB"/>
        </w:rPr>
        <w:t>ng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wildlife</w:t>
      </w:r>
    </w:p>
    <w:p w14:paraId="261FC67F" w14:textId="77777777" w:rsidR="007707CF" w:rsidRPr="0053563D" w:rsidRDefault="007707CF" w:rsidP="000D37C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lastRenderedPageBreak/>
        <w:t>Butterfly, wild meadow planting</w:t>
      </w:r>
    </w:p>
    <w:p w14:paraId="2C0EB647" w14:textId="77777777" w:rsidR="007707CF" w:rsidRPr="0053563D" w:rsidRDefault="007707CF" w:rsidP="000D37C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Insect hotels, mixed planting</w:t>
      </w:r>
    </w:p>
    <w:p w14:paraId="4B7387DA" w14:textId="77777777" w:rsidR="007707CF" w:rsidRPr="0053563D" w:rsidRDefault="007707CF" w:rsidP="000D37C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Ground nesting bird zone, aggregate, sedum, shrubbery planting</w:t>
      </w:r>
    </w:p>
    <w:p w14:paraId="2A2F89AB" w14:textId="77777777" w:rsidR="007707CF" w:rsidRPr="0053563D" w:rsidRDefault="007707CF" w:rsidP="0005276C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CC125EE" w14:textId="6C531B10" w:rsidR="007707CF" w:rsidRPr="0053563D" w:rsidRDefault="007707CF" w:rsidP="000D37CB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 xml:space="preserve">Name </w:t>
      </w:r>
      <w:r w:rsidR="001C72BE" w:rsidRPr="00392685">
        <w:rPr>
          <w:rFonts w:ascii="Arial" w:hAnsi="Arial" w:cs="Arial"/>
          <w:b/>
          <w:bCs/>
          <w:sz w:val="24"/>
          <w:szCs w:val="24"/>
        </w:rPr>
        <w:t>two</w:t>
      </w:r>
      <w:r w:rsidRPr="0053563D">
        <w:rPr>
          <w:rFonts w:ascii="Arial" w:hAnsi="Arial" w:cs="Arial"/>
          <w:sz w:val="24"/>
          <w:szCs w:val="24"/>
        </w:rPr>
        <w:t xml:space="preserve"> kinds of sustainable materials </w:t>
      </w:r>
      <w:r w:rsidR="001C72BE">
        <w:rPr>
          <w:rFonts w:ascii="Arial" w:hAnsi="Arial" w:cs="Arial"/>
          <w:sz w:val="24"/>
          <w:szCs w:val="24"/>
        </w:rPr>
        <w:t xml:space="preserve">used in </w:t>
      </w:r>
      <w:r w:rsidRPr="0053563D">
        <w:rPr>
          <w:rFonts w:ascii="Arial" w:hAnsi="Arial" w:cs="Arial"/>
          <w:sz w:val="24"/>
          <w:szCs w:val="24"/>
        </w:rPr>
        <w:t>the development</w:t>
      </w:r>
      <w:r w:rsidR="00073BA9">
        <w:rPr>
          <w:rFonts w:ascii="Arial" w:hAnsi="Arial" w:cs="Arial"/>
          <w:sz w:val="24"/>
          <w:szCs w:val="24"/>
        </w:rPr>
        <w:t>.</w:t>
      </w:r>
    </w:p>
    <w:p w14:paraId="18D9203D" w14:textId="77777777" w:rsidR="007707CF" w:rsidRPr="0053563D" w:rsidRDefault="007707CF" w:rsidP="0053563D">
      <w:pPr>
        <w:rPr>
          <w:rFonts w:cs="Arial"/>
          <w:color w:val="FF0000"/>
          <w:sz w:val="24"/>
        </w:rPr>
      </w:pPr>
      <w:r w:rsidRPr="0053563D">
        <w:rPr>
          <w:rFonts w:cs="Arial"/>
          <w:color w:val="FF0000"/>
          <w:sz w:val="24"/>
        </w:rPr>
        <w:t>Learners could have listed:</w:t>
      </w:r>
    </w:p>
    <w:p w14:paraId="5CB6728A" w14:textId="4B422701" w:rsidR="007707CF" w:rsidRPr="0053563D" w:rsidRDefault="007707CF" w:rsidP="000D37C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Low carbon &amp; high recycled content (RC) materials to be </w:t>
      </w:r>
      <w:r w:rsidR="00007F9B">
        <w:rPr>
          <w:rFonts w:eastAsia="Times New Roman" w:cs="Arial"/>
          <w:color w:val="FF0000"/>
          <w:sz w:val="24"/>
          <w:lang w:eastAsia="en-GB"/>
        </w:rPr>
        <w:t>used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without compromising the quality. </w:t>
      </w:r>
    </w:p>
    <w:p w14:paraId="5E5502AE" w14:textId="43DF244F" w:rsidR="007707CF" w:rsidRPr="0053563D" w:rsidRDefault="007707CF" w:rsidP="000D37C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Steel: High RC (EAF steel) will be </w:t>
      </w:r>
      <w:r w:rsidR="00007F9B">
        <w:rPr>
          <w:rFonts w:eastAsia="Times New Roman" w:cs="Arial"/>
          <w:color w:val="FF0000"/>
          <w:sz w:val="24"/>
          <w:lang w:eastAsia="en-GB"/>
        </w:rPr>
        <w:t>used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where possible as it is both </w:t>
      </w:r>
      <w:r w:rsidR="00007F9B">
        <w:rPr>
          <w:rFonts w:eastAsia="Times New Roman" w:cs="Arial"/>
          <w:color w:val="FF0000"/>
          <w:sz w:val="24"/>
          <w:lang w:eastAsia="en-GB"/>
        </w:rPr>
        <w:t xml:space="preserve">a </w:t>
      </w:r>
      <w:r w:rsidRPr="0053563D">
        <w:rPr>
          <w:rFonts w:eastAsia="Times New Roman" w:cs="Arial"/>
          <w:color w:val="FF0000"/>
          <w:sz w:val="24"/>
          <w:lang w:eastAsia="en-GB"/>
        </w:rPr>
        <w:t>lower carbon and more resource efficient practice</w:t>
      </w:r>
      <w:r w:rsidR="00A07F07">
        <w:rPr>
          <w:rFonts w:eastAsia="Times New Roman" w:cs="Arial"/>
          <w:color w:val="FF0000"/>
          <w:sz w:val="24"/>
          <w:lang w:eastAsia="en-GB"/>
        </w:rPr>
        <w:t>.</w:t>
      </w:r>
    </w:p>
    <w:p w14:paraId="7E54B249" w14:textId="6280C775" w:rsidR="007707CF" w:rsidRPr="0053563D" w:rsidRDefault="007707CF" w:rsidP="000D37C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Concrete</w:t>
      </w:r>
      <w:r w:rsidRPr="0053563D">
        <w:rPr>
          <w:rFonts w:eastAsia="Times New Roman" w:cs="Arial"/>
          <w:b/>
          <w:bCs/>
          <w:color w:val="FF0000"/>
          <w:sz w:val="24"/>
          <w:lang w:eastAsia="en-GB"/>
        </w:rPr>
        <w:t>: </w:t>
      </w:r>
      <w:r w:rsidRPr="0053563D">
        <w:rPr>
          <w:rFonts w:eastAsia="Times New Roman" w:cs="Arial"/>
          <w:color w:val="FF0000"/>
          <w:sz w:val="24"/>
          <w:lang w:eastAsia="en-GB"/>
        </w:rPr>
        <w:t>High rates of cement replacement with GGBS u</w:t>
      </w:r>
      <w:r w:rsidR="00007F9B">
        <w:rPr>
          <w:rFonts w:eastAsia="Times New Roman" w:cs="Arial"/>
          <w:color w:val="FF0000"/>
          <w:sz w:val="24"/>
          <w:lang w:eastAsia="en-GB"/>
        </w:rPr>
        <w:t>s</w:t>
      </w:r>
      <w:r w:rsidRPr="0053563D">
        <w:rPr>
          <w:rFonts w:eastAsia="Times New Roman" w:cs="Arial"/>
          <w:color w:val="FF0000"/>
          <w:sz w:val="24"/>
          <w:lang w:eastAsia="en-GB"/>
        </w:rPr>
        <w:t>ed in piling and concrete infill of the composite metal decking floor slabs</w:t>
      </w:r>
      <w:r w:rsidR="00A07F07">
        <w:rPr>
          <w:rFonts w:eastAsia="Times New Roman" w:cs="Arial"/>
          <w:color w:val="FF0000"/>
          <w:sz w:val="24"/>
          <w:lang w:eastAsia="en-GB"/>
        </w:rPr>
        <w:t>.</w:t>
      </w:r>
    </w:p>
    <w:p w14:paraId="12489C00" w14:textId="5FB8E0F6" w:rsidR="007707CF" w:rsidRPr="0053563D" w:rsidRDefault="007707CF" w:rsidP="000D37C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Lightweight aggregate: Lightweight recycled aggregate will be used for concrete on metal decking floor slabs to reduce </w:t>
      </w:r>
      <w:r w:rsidR="005118C0">
        <w:rPr>
          <w:rFonts w:eastAsia="Times New Roman" w:cs="Arial"/>
          <w:color w:val="FF0000"/>
          <w:sz w:val="24"/>
          <w:lang w:eastAsia="en-GB"/>
        </w:rPr>
        <w:t>the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weight</w:t>
      </w:r>
      <w:r w:rsidR="00A07F07">
        <w:rPr>
          <w:rFonts w:eastAsia="Times New Roman" w:cs="Arial"/>
          <w:color w:val="FF0000"/>
          <w:sz w:val="24"/>
          <w:lang w:eastAsia="en-GB"/>
        </w:rPr>
        <w:t>.</w:t>
      </w:r>
    </w:p>
    <w:p w14:paraId="06955AAF" w14:textId="529B1A34" w:rsidR="007707CF" w:rsidRPr="0053563D" w:rsidRDefault="007707CF" w:rsidP="000D37C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Aluminium: High RC and manufactur</w:t>
      </w:r>
      <w:r w:rsidR="00F90AFD">
        <w:rPr>
          <w:rFonts w:eastAsia="Times New Roman" w:cs="Arial"/>
          <w:color w:val="FF0000"/>
          <w:sz w:val="24"/>
          <w:lang w:eastAsia="en-GB"/>
        </w:rPr>
        <w:t>ed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using renewable energy, anodised finish avoided where possible</w:t>
      </w:r>
      <w:r w:rsidR="00A07F07">
        <w:rPr>
          <w:rFonts w:eastAsia="Times New Roman" w:cs="Arial"/>
          <w:color w:val="FF0000"/>
          <w:sz w:val="24"/>
          <w:lang w:eastAsia="en-GB"/>
        </w:rPr>
        <w:t>.</w:t>
      </w:r>
    </w:p>
    <w:p w14:paraId="2AC4A545" w14:textId="23492438" w:rsidR="007707CF" w:rsidRPr="0053563D" w:rsidRDefault="007707CF" w:rsidP="000D37C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Insulation</w:t>
      </w:r>
      <w:r w:rsidRPr="0053563D">
        <w:rPr>
          <w:rFonts w:eastAsia="Times New Roman" w:cs="Arial"/>
          <w:b/>
          <w:bCs/>
          <w:color w:val="FF0000"/>
          <w:sz w:val="24"/>
          <w:lang w:eastAsia="en-GB"/>
        </w:rPr>
        <w:t>: </w:t>
      </w:r>
      <w:r w:rsidRPr="0053563D">
        <w:rPr>
          <w:rFonts w:eastAsia="Times New Roman" w:cs="Arial"/>
          <w:color w:val="FF0000"/>
          <w:sz w:val="24"/>
          <w:lang w:eastAsia="en-GB"/>
        </w:rPr>
        <w:t>Low impact natural materials preferred e.g. mineral wool</w:t>
      </w:r>
      <w:r w:rsidR="00A07F07">
        <w:rPr>
          <w:rFonts w:eastAsia="Times New Roman" w:cs="Arial"/>
          <w:color w:val="FF0000"/>
          <w:sz w:val="24"/>
          <w:lang w:eastAsia="en-GB"/>
        </w:rPr>
        <w:t>.</w:t>
      </w:r>
    </w:p>
    <w:p w14:paraId="55051CA9" w14:textId="47FF3E54" w:rsidR="007707CF" w:rsidRPr="0053563D" w:rsidRDefault="007707CF" w:rsidP="000D37C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Finishes: Low carbon &amp; high RC materials to be u</w:t>
      </w:r>
      <w:r w:rsidR="00775243">
        <w:rPr>
          <w:rFonts w:eastAsia="Times New Roman" w:cs="Arial"/>
          <w:color w:val="FF0000"/>
          <w:sz w:val="24"/>
          <w:lang w:eastAsia="en-GB"/>
        </w:rPr>
        <w:t>s</w:t>
      </w:r>
      <w:r w:rsidRPr="0053563D">
        <w:rPr>
          <w:rFonts w:eastAsia="Times New Roman" w:cs="Arial"/>
          <w:color w:val="FF0000"/>
          <w:sz w:val="24"/>
          <w:lang w:eastAsia="en-GB"/>
        </w:rPr>
        <w:t>ed: partitioning boards, floor &amp; ceiling finishes, paint, etc.</w:t>
      </w:r>
    </w:p>
    <w:p w14:paraId="40295C02" w14:textId="7169D43E" w:rsidR="007707CF" w:rsidRPr="00407A0F" w:rsidRDefault="007707CF" w:rsidP="005356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Landscape: Natural &amp; locally sourced stones preferred; granite to be avoided</w:t>
      </w:r>
      <w:r w:rsidR="00775243">
        <w:rPr>
          <w:rFonts w:eastAsia="Times New Roman" w:cs="Arial"/>
          <w:color w:val="FF0000"/>
          <w:sz w:val="24"/>
          <w:lang w:eastAsia="en-GB"/>
        </w:rPr>
        <w:t>,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where possible</w:t>
      </w:r>
      <w:r w:rsidR="00775243">
        <w:rPr>
          <w:rFonts w:eastAsia="Times New Roman" w:cs="Arial"/>
          <w:color w:val="FF0000"/>
          <w:sz w:val="24"/>
          <w:lang w:eastAsia="en-GB"/>
        </w:rPr>
        <w:t>,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due to high carbon intensity</w:t>
      </w:r>
      <w:r w:rsidR="00A07F07">
        <w:rPr>
          <w:rFonts w:eastAsia="Times New Roman" w:cs="Arial"/>
          <w:color w:val="FF0000"/>
          <w:sz w:val="24"/>
          <w:lang w:eastAsia="en-GB"/>
        </w:rPr>
        <w:t>.</w:t>
      </w:r>
      <w:r w:rsidRPr="0053563D">
        <w:rPr>
          <w:rFonts w:eastAsia="Times New Roman" w:cs="Arial"/>
          <w:b/>
          <w:bCs/>
          <w:color w:val="FF0000"/>
          <w:sz w:val="24"/>
          <w:lang w:eastAsia="en-GB"/>
        </w:rPr>
        <w:t> </w:t>
      </w:r>
    </w:p>
    <w:p w14:paraId="0DBB7FB0" w14:textId="77777777" w:rsidR="007707CF" w:rsidRPr="0053563D" w:rsidRDefault="007707CF" w:rsidP="0005276C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D1E36EF" w14:textId="722629BF" w:rsidR="007707CF" w:rsidRPr="0053563D" w:rsidRDefault="007707CF" w:rsidP="000D37CB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>Why did the project aim to use local heavyweight materials where possibl</w:t>
      </w:r>
      <w:r w:rsidR="007067CE">
        <w:rPr>
          <w:rFonts w:ascii="Arial" w:hAnsi="Arial" w:cs="Arial"/>
          <w:sz w:val="24"/>
          <w:szCs w:val="24"/>
        </w:rPr>
        <w:t>e</w:t>
      </w:r>
      <w:r w:rsidRPr="0053563D">
        <w:rPr>
          <w:rFonts w:ascii="Arial" w:hAnsi="Arial" w:cs="Arial"/>
          <w:sz w:val="24"/>
          <w:szCs w:val="24"/>
        </w:rPr>
        <w:t>?</w:t>
      </w:r>
    </w:p>
    <w:p w14:paraId="3B2E7146" w14:textId="6607DF7C" w:rsidR="007707CF" w:rsidRDefault="007707CF" w:rsidP="0053563D">
      <w:pPr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Local sourcing for heavyweight materials reduces transport-related emissions.</w:t>
      </w:r>
    </w:p>
    <w:p w14:paraId="57157BED" w14:textId="77777777" w:rsidR="00B75FE2" w:rsidRPr="0053563D" w:rsidRDefault="00B75FE2" w:rsidP="0053563D">
      <w:pPr>
        <w:rPr>
          <w:rFonts w:cs="Arial"/>
          <w:sz w:val="24"/>
        </w:rPr>
      </w:pPr>
    </w:p>
    <w:p w14:paraId="7FBC6D68" w14:textId="0AB85F5D" w:rsidR="007707CF" w:rsidRPr="0053563D" w:rsidRDefault="007707CF" w:rsidP="000D37CB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>Describe how the building was designed for reduced water consumption</w:t>
      </w:r>
      <w:r w:rsidR="007067CE">
        <w:rPr>
          <w:rFonts w:ascii="Arial" w:hAnsi="Arial" w:cs="Arial"/>
          <w:sz w:val="24"/>
          <w:szCs w:val="24"/>
        </w:rPr>
        <w:t>.</w:t>
      </w:r>
    </w:p>
    <w:p w14:paraId="7ABE2CF5" w14:textId="5E2F2C2E" w:rsidR="007707CF" w:rsidRPr="0053563D" w:rsidRDefault="007707CF" w:rsidP="000D37CB">
      <w:pPr>
        <w:pStyle w:val="ListParagraph"/>
        <w:numPr>
          <w:ilvl w:val="0"/>
          <w:numId w:val="36"/>
        </w:numPr>
        <w:shd w:val="clear" w:color="auto" w:fill="FFFFFF"/>
        <w:spacing w:before="100" w:beforeAutospacing="1" w:after="100" w:afterAutospacing="1" w:line="417" w:lineRule="atLeast"/>
        <w:rPr>
          <w:rFonts w:ascii="Arial" w:eastAsia="Times New Roman" w:hAnsi="Arial" w:cs="Arial"/>
          <w:color w:val="FF0000"/>
          <w:sz w:val="24"/>
          <w:szCs w:val="24"/>
          <w:lang w:eastAsia="en-GB"/>
        </w:rPr>
      </w:pPr>
      <w:r w:rsidRPr="0053563D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The building will use water efficient taps, shower heads, dual flush toilets and low water use appliances</w:t>
      </w:r>
      <w:r w:rsidR="00A07F07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.</w:t>
      </w:r>
    </w:p>
    <w:p w14:paraId="6CCFAEB5" w14:textId="6447FF96" w:rsidR="007707CF" w:rsidRPr="0053563D" w:rsidRDefault="007707CF" w:rsidP="000D37CB">
      <w:pPr>
        <w:pStyle w:val="ListParagraph"/>
        <w:numPr>
          <w:ilvl w:val="0"/>
          <w:numId w:val="36"/>
        </w:numPr>
        <w:shd w:val="clear" w:color="auto" w:fill="FFFFFF"/>
        <w:spacing w:before="100" w:beforeAutospacing="1" w:after="100" w:afterAutospacing="1" w:line="417" w:lineRule="atLeast"/>
        <w:rPr>
          <w:rFonts w:ascii="Arial" w:eastAsia="Times New Roman" w:hAnsi="Arial" w:cs="Arial"/>
          <w:color w:val="FF0000"/>
          <w:sz w:val="24"/>
          <w:szCs w:val="24"/>
          <w:lang w:eastAsia="en-GB"/>
        </w:rPr>
      </w:pPr>
      <w:r w:rsidRPr="0053563D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Native or adapted plant species will be planted, with high efficiency irrigation systems (drip and sprinkler irrigation and soil moisture sensors) to reduce the use of water</w:t>
      </w:r>
      <w:r w:rsidR="00A07F07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.</w:t>
      </w:r>
    </w:p>
    <w:p w14:paraId="766E51C2" w14:textId="3925015F" w:rsidR="007707CF" w:rsidRPr="0053563D" w:rsidRDefault="007707CF" w:rsidP="000D37CB">
      <w:pPr>
        <w:pStyle w:val="ListParagraph"/>
        <w:numPr>
          <w:ilvl w:val="0"/>
          <w:numId w:val="36"/>
        </w:numPr>
        <w:shd w:val="clear" w:color="auto" w:fill="FFFFFF"/>
        <w:spacing w:before="100" w:beforeAutospacing="1" w:after="100" w:afterAutospacing="1" w:line="417" w:lineRule="atLeast"/>
        <w:rPr>
          <w:rFonts w:ascii="Arial" w:eastAsia="Times New Roman" w:hAnsi="Arial" w:cs="Arial"/>
          <w:color w:val="FF0000"/>
          <w:sz w:val="24"/>
          <w:szCs w:val="24"/>
          <w:lang w:eastAsia="en-GB"/>
        </w:rPr>
      </w:pPr>
      <w:r w:rsidRPr="0053563D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Water metering and leak detection alarms will be installed to monitor and minimise water waste</w:t>
      </w:r>
      <w:r w:rsidR="00A07F07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.</w:t>
      </w:r>
    </w:p>
    <w:p w14:paraId="014370FF" w14:textId="77777777" w:rsidR="007707CF" w:rsidRDefault="007707CF" w:rsidP="00407A0F">
      <w:pPr>
        <w:pStyle w:val="Answer"/>
        <w:tabs>
          <w:tab w:val="left" w:pos="2400"/>
        </w:tabs>
        <w:ind w:left="0"/>
      </w:pPr>
    </w:p>
    <w:p w14:paraId="55F9270A" w14:textId="77777777" w:rsidR="00474F67" w:rsidRDefault="00474F67" w:rsidP="00474F67">
      <w:pPr>
        <w:rPr>
          <w:rFonts w:cs="Arial"/>
          <w:szCs w:val="22"/>
        </w:rPr>
      </w:pPr>
    </w:p>
    <w:p w14:paraId="525B87E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1A046" w14:textId="77777777" w:rsidR="0052225C" w:rsidRDefault="0052225C">
      <w:pPr>
        <w:spacing w:before="0" w:after="0"/>
      </w:pPr>
      <w:r>
        <w:separator/>
      </w:r>
    </w:p>
  </w:endnote>
  <w:endnote w:type="continuationSeparator" w:id="0">
    <w:p w14:paraId="0B1766CA" w14:textId="77777777" w:rsidR="0052225C" w:rsidRDefault="005222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E973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5533A" w14:textId="5854BA24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642402" wp14:editId="64C6587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41A956" w14:textId="66F9C478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E518B1" w:rsidRPr="00E518B1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F0A224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424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141A956" w14:textId="66F9C478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E518B1" w:rsidRPr="00E518B1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F0A224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83C8AC0" wp14:editId="35A3A0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91A6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91A68">
      <w:fldChar w:fldCharType="begin"/>
    </w:r>
    <w:r w:rsidR="00191A68">
      <w:instrText xml:space="preserve"> NUMPAGES   \* MERGEFORMAT </w:instrText>
    </w:r>
    <w:r w:rsidR="00191A68">
      <w:fldChar w:fldCharType="separate"/>
    </w:r>
    <w:r w:rsidR="00191A68">
      <w:rPr>
        <w:noProof/>
      </w:rPr>
      <w:t>3</w:t>
    </w:r>
    <w:r w:rsidR="00191A6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17D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9917F" w14:textId="77777777" w:rsidR="0052225C" w:rsidRDefault="0052225C">
      <w:pPr>
        <w:spacing w:before="0" w:after="0"/>
      </w:pPr>
      <w:r>
        <w:separator/>
      </w:r>
    </w:p>
  </w:footnote>
  <w:footnote w:type="continuationSeparator" w:id="0">
    <w:p w14:paraId="0EB019A3" w14:textId="77777777" w:rsidR="0052225C" w:rsidRDefault="005222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D597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8ABA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19A9BBB" wp14:editId="435522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8BDF84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15E8F1" wp14:editId="47963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48EB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211D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58A5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CBB"/>
    <w:multiLevelType w:val="hybridMultilevel"/>
    <w:tmpl w:val="646CF4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67081"/>
    <w:multiLevelType w:val="multilevel"/>
    <w:tmpl w:val="C82E0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E62B94"/>
    <w:multiLevelType w:val="multilevel"/>
    <w:tmpl w:val="EF7E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F22299"/>
    <w:multiLevelType w:val="multilevel"/>
    <w:tmpl w:val="E614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DCE16EA"/>
    <w:multiLevelType w:val="hybridMultilevel"/>
    <w:tmpl w:val="7572F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296547">
    <w:abstractNumId w:val="6"/>
  </w:num>
  <w:num w:numId="2" w16cid:durableId="1294795981">
    <w:abstractNumId w:val="19"/>
  </w:num>
  <w:num w:numId="3" w16cid:durableId="297076236">
    <w:abstractNumId w:val="26"/>
  </w:num>
  <w:num w:numId="4" w16cid:durableId="1741096921">
    <w:abstractNumId w:val="21"/>
  </w:num>
  <w:num w:numId="5" w16cid:durableId="138227785">
    <w:abstractNumId w:val="9"/>
  </w:num>
  <w:num w:numId="6" w16cid:durableId="827672625">
    <w:abstractNumId w:val="20"/>
  </w:num>
  <w:num w:numId="7" w16cid:durableId="427701941">
    <w:abstractNumId w:val="9"/>
  </w:num>
  <w:num w:numId="8" w16cid:durableId="1799495290">
    <w:abstractNumId w:val="1"/>
  </w:num>
  <w:num w:numId="9" w16cid:durableId="2010012341">
    <w:abstractNumId w:val="9"/>
    <w:lvlOverride w:ilvl="0">
      <w:startOverride w:val="1"/>
    </w:lvlOverride>
  </w:num>
  <w:num w:numId="10" w16cid:durableId="1627663392">
    <w:abstractNumId w:val="22"/>
  </w:num>
  <w:num w:numId="11" w16cid:durableId="794643659">
    <w:abstractNumId w:val="18"/>
  </w:num>
  <w:num w:numId="12" w16cid:durableId="884558175">
    <w:abstractNumId w:val="7"/>
  </w:num>
  <w:num w:numId="13" w16cid:durableId="1695419405">
    <w:abstractNumId w:val="15"/>
  </w:num>
  <w:num w:numId="14" w16cid:durableId="1881090754">
    <w:abstractNumId w:val="23"/>
  </w:num>
  <w:num w:numId="15" w16cid:durableId="839735924">
    <w:abstractNumId w:val="12"/>
  </w:num>
  <w:num w:numId="16" w16cid:durableId="1414667803">
    <w:abstractNumId w:val="8"/>
  </w:num>
  <w:num w:numId="17" w16cid:durableId="925380461">
    <w:abstractNumId w:val="28"/>
  </w:num>
  <w:num w:numId="18" w16cid:durableId="493378515">
    <w:abstractNumId w:val="29"/>
  </w:num>
  <w:num w:numId="19" w16cid:durableId="1768696571">
    <w:abstractNumId w:val="4"/>
  </w:num>
  <w:num w:numId="20" w16cid:durableId="1920627555">
    <w:abstractNumId w:val="3"/>
  </w:num>
  <w:num w:numId="21" w16cid:durableId="917058782">
    <w:abstractNumId w:val="10"/>
  </w:num>
  <w:num w:numId="22" w16cid:durableId="17508786">
    <w:abstractNumId w:val="10"/>
    <w:lvlOverride w:ilvl="0">
      <w:startOverride w:val="1"/>
    </w:lvlOverride>
  </w:num>
  <w:num w:numId="23" w16cid:durableId="1235244674">
    <w:abstractNumId w:val="27"/>
  </w:num>
  <w:num w:numId="24" w16cid:durableId="1527790118">
    <w:abstractNumId w:val="10"/>
    <w:lvlOverride w:ilvl="0">
      <w:startOverride w:val="1"/>
    </w:lvlOverride>
  </w:num>
  <w:num w:numId="25" w16cid:durableId="1001422478">
    <w:abstractNumId w:val="10"/>
    <w:lvlOverride w:ilvl="0">
      <w:startOverride w:val="1"/>
    </w:lvlOverride>
  </w:num>
  <w:num w:numId="26" w16cid:durableId="154494396">
    <w:abstractNumId w:val="11"/>
  </w:num>
  <w:num w:numId="27" w16cid:durableId="486171384">
    <w:abstractNumId w:val="24"/>
  </w:num>
  <w:num w:numId="28" w16cid:durableId="1067410713">
    <w:abstractNumId w:val="10"/>
    <w:lvlOverride w:ilvl="0">
      <w:startOverride w:val="1"/>
    </w:lvlOverride>
  </w:num>
  <w:num w:numId="29" w16cid:durableId="1513639818">
    <w:abstractNumId w:val="25"/>
  </w:num>
  <w:num w:numId="30" w16cid:durableId="2050759523">
    <w:abstractNumId w:val="10"/>
  </w:num>
  <w:num w:numId="31" w16cid:durableId="1160539241">
    <w:abstractNumId w:val="10"/>
    <w:lvlOverride w:ilvl="0">
      <w:startOverride w:val="1"/>
    </w:lvlOverride>
  </w:num>
  <w:num w:numId="32" w16cid:durableId="226917830">
    <w:abstractNumId w:val="10"/>
    <w:lvlOverride w:ilvl="0">
      <w:startOverride w:val="1"/>
    </w:lvlOverride>
  </w:num>
  <w:num w:numId="33" w16cid:durableId="1053381520">
    <w:abstractNumId w:val="0"/>
  </w:num>
  <w:num w:numId="34" w16cid:durableId="1679388565">
    <w:abstractNumId w:val="13"/>
  </w:num>
  <w:num w:numId="35" w16cid:durableId="355623025">
    <w:abstractNumId w:val="17"/>
  </w:num>
  <w:num w:numId="36" w16cid:durableId="1593272779">
    <w:abstractNumId w:val="2"/>
  </w:num>
  <w:num w:numId="37" w16cid:durableId="1511481625">
    <w:abstractNumId w:val="16"/>
  </w:num>
  <w:num w:numId="38" w16cid:durableId="1154030961">
    <w:abstractNumId w:val="14"/>
  </w:num>
  <w:num w:numId="39" w16cid:durableId="2773709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7CF"/>
    <w:rsid w:val="000033BD"/>
    <w:rsid w:val="00007F9B"/>
    <w:rsid w:val="00073BA9"/>
    <w:rsid w:val="00082C62"/>
    <w:rsid w:val="000B231F"/>
    <w:rsid w:val="000E194B"/>
    <w:rsid w:val="00110217"/>
    <w:rsid w:val="00152AC3"/>
    <w:rsid w:val="00156AF3"/>
    <w:rsid w:val="00191A68"/>
    <w:rsid w:val="0019491D"/>
    <w:rsid w:val="001C72BE"/>
    <w:rsid w:val="001F74AD"/>
    <w:rsid w:val="0022619D"/>
    <w:rsid w:val="002C688F"/>
    <w:rsid w:val="002D07A8"/>
    <w:rsid w:val="002E390F"/>
    <w:rsid w:val="003405EA"/>
    <w:rsid w:val="00342E9E"/>
    <w:rsid w:val="00375C00"/>
    <w:rsid w:val="00392685"/>
    <w:rsid w:val="003F7F14"/>
    <w:rsid w:val="00404B31"/>
    <w:rsid w:val="00474F67"/>
    <w:rsid w:val="0048500D"/>
    <w:rsid w:val="005118C0"/>
    <w:rsid w:val="0052225C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67CE"/>
    <w:rsid w:val="007707CF"/>
    <w:rsid w:val="0077278B"/>
    <w:rsid w:val="00775243"/>
    <w:rsid w:val="00797FA7"/>
    <w:rsid w:val="007F10AE"/>
    <w:rsid w:val="00881E60"/>
    <w:rsid w:val="008C1F1C"/>
    <w:rsid w:val="008D47A6"/>
    <w:rsid w:val="008F087B"/>
    <w:rsid w:val="00926D26"/>
    <w:rsid w:val="009649DF"/>
    <w:rsid w:val="00990C2A"/>
    <w:rsid w:val="009975A0"/>
    <w:rsid w:val="009C5C6E"/>
    <w:rsid w:val="00A07F07"/>
    <w:rsid w:val="00A2454C"/>
    <w:rsid w:val="00A5617C"/>
    <w:rsid w:val="00AD179E"/>
    <w:rsid w:val="00AD404D"/>
    <w:rsid w:val="00AE245C"/>
    <w:rsid w:val="00B054EC"/>
    <w:rsid w:val="00B3225C"/>
    <w:rsid w:val="00B35DAC"/>
    <w:rsid w:val="00B47936"/>
    <w:rsid w:val="00B75FE2"/>
    <w:rsid w:val="00B77662"/>
    <w:rsid w:val="00B86202"/>
    <w:rsid w:val="00BE2C21"/>
    <w:rsid w:val="00C01D20"/>
    <w:rsid w:val="00C202BF"/>
    <w:rsid w:val="00C60280"/>
    <w:rsid w:val="00C858D7"/>
    <w:rsid w:val="00C92F19"/>
    <w:rsid w:val="00C96E0A"/>
    <w:rsid w:val="00D073BC"/>
    <w:rsid w:val="00D56B82"/>
    <w:rsid w:val="00DA2485"/>
    <w:rsid w:val="00DE29A8"/>
    <w:rsid w:val="00E518B1"/>
    <w:rsid w:val="00E94D60"/>
    <w:rsid w:val="00EF4F54"/>
    <w:rsid w:val="00F03E33"/>
    <w:rsid w:val="00F15749"/>
    <w:rsid w:val="00F42A36"/>
    <w:rsid w:val="00F677F9"/>
    <w:rsid w:val="00F716F2"/>
    <w:rsid w:val="00F90AFD"/>
    <w:rsid w:val="00FD52DA"/>
    <w:rsid w:val="00FF1F8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31AF2"/>
  <w15:docId w15:val="{0A8485D9-62F3-4137-9C12-E1FD22B9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7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07C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E518B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8410B7-3F84-4300-A39B-94D8AB6967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464D29-4C4C-450B-B798-5CAE872C9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DE593E-F9E4-478C-A158-2909B1BF1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2</Pages>
  <Words>480</Words>
  <Characters>2818</Characters>
  <Application>Microsoft Office Word</Application>
  <DocSecurity>0</DocSecurity>
  <Lines>216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26</cp:revision>
  <cp:lastPrinted>2013-05-15T12:05:00Z</cp:lastPrinted>
  <dcterms:created xsi:type="dcterms:W3CDTF">2021-08-02T13:15:00Z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